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Cringleford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William Argentine(q.v.).</w:t>
      </w:r>
    </w:p>
    <w:p w:rsid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21-24)</w:t>
      </w:r>
    </w:p>
    <w:p w:rsid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45D9A" w:rsidRDefault="00545D9A" w:rsidP="00545D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DD5B8A" w:rsidRPr="00545D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D9A" w:rsidRDefault="00545D9A" w:rsidP="00564E3C">
      <w:pPr>
        <w:spacing w:after="0" w:line="240" w:lineRule="auto"/>
      </w:pPr>
      <w:r>
        <w:separator/>
      </w:r>
    </w:p>
  </w:endnote>
  <w:endnote w:type="continuationSeparator" w:id="0">
    <w:p w:rsidR="00545D9A" w:rsidRDefault="00545D9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45D9A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D9A" w:rsidRDefault="00545D9A" w:rsidP="00564E3C">
      <w:pPr>
        <w:spacing w:after="0" w:line="240" w:lineRule="auto"/>
      </w:pPr>
      <w:r>
        <w:separator/>
      </w:r>
    </w:p>
  </w:footnote>
  <w:footnote w:type="continuationSeparator" w:id="0">
    <w:p w:rsidR="00545D9A" w:rsidRDefault="00545D9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D9A"/>
    <w:rsid w:val="00372DC6"/>
    <w:rsid w:val="00545D9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B6A47"/>
  <w15:chartTrackingRefBased/>
  <w15:docId w15:val="{BD385410-683E-49A2-9687-A1D150C2E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45D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2015-10-08T15:06:00Z</dcterms:created>
  <dcterms:modified xsi:type="dcterms:W3CDTF">2015-10-08T15:06:00Z</dcterms:modified>
</cp:coreProperties>
</file>